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8D568" w14:textId="576F56A2" w:rsidR="00424A5A" w:rsidRDefault="00236207">
      <w:r>
        <w:rPr>
          <w:noProof/>
        </w:rPr>
        <w:drawing>
          <wp:anchor distT="0" distB="0" distL="114300" distR="114300" simplePos="0" relativeHeight="251657728" behindDoc="1" locked="0" layoutInCell="1" allowOverlap="1" wp14:anchorId="669516A4" wp14:editId="4DDDF79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2FB3B2" w14:textId="77777777" w:rsidR="00424A5A" w:rsidRDefault="00424A5A"/>
    <w:p w14:paraId="1F0DA75B" w14:textId="77777777" w:rsidR="00424A5A" w:rsidRDefault="00424A5A" w:rsidP="00424A5A"/>
    <w:p w14:paraId="69DA12EA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29A3F2AA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6E14986F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728DD13" w14:textId="19F93A9C" w:rsidR="00424A5A" w:rsidRPr="00427B3B" w:rsidRDefault="0023620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43001-371/2025-01</w:t>
            </w:r>
          </w:p>
        </w:tc>
        <w:tc>
          <w:tcPr>
            <w:tcW w:w="1080" w:type="dxa"/>
            <w:vAlign w:val="center"/>
          </w:tcPr>
          <w:p w14:paraId="65B5FA6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153BC0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54610905" w14:textId="469A304B" w:rsidR="00424A5A" w:rsidRPr="00427B3B" w:rsidRDefault="0023620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A-57/25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3BEF253F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11A1222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DA8D796" w14:textId="1952D8D5" w:rsidR="00424A5A" w:rsidRPr="00427B3B" w:rsidRDefault="0023620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15.01.2026</w:t>
            </w:r>
          </w:p>
        </w:tc>
        <w:tc>
          <w:tcPr>
            <w:tcW w:w="1080" w:type="dxa"/>
            <w:vAlign w:val="center"/>
          </w:tcPr>
          <w:p w14:paraId="01637B06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0734D73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426F1E6D" w14:textId="2199756E" w:rsidR="00424A5A" w:rsidRPr="00427B3B" w:rsidRDefault="0023620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2431-25-300116/0</w:t>
            </w:r>
          </w:p>
        </w:tc>
      </w:tr>
    </w:tbl>
    <w:p w14:paraId="6074C012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9F958BD" w14:textId="77777777" w:rsidR="00424A5A" w:rsidRDefault="00424A5A"/>
    <w:p w14:paraId="6DCE4192" w14:textId="77777777" w:rsidR="00556816" w:rsidRDefault="00556816">
      <w:pPr>
        <w:rPr>
          <w:sz w:val="22"/>
        </w:rPr>
      </w:pPr>
    </w:p>
    <w:p w14:paraId="1CB66212" w14:textId="77777777" w:rsidR="00424A5A" w:rsidRPr="00637BE6" w:rsidRDefault="00424A5A">
      <w:pPr>
        <w:rPr>
          <w:sz w:val="22"/>
        </w:rPr>
      </w:pPr>
    </w:p>
    <w:p w14:paraId="1BDD12E6" w14:textId="77777777" w:rsidR="00556816" w:rsidRPr="00637BE6" w:rsidRDefault="00556816">
      <w:pPr>
        <w:rPr>
          <w:sz w:val="22"/>
        </w:rPr>
      </w:pPr>
    </w:p>
    <w:p w14:paraId="0B2ACA8A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03A8C077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7BEC4EC6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4059C535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3396EEF4" w14:textId="4FBEE5AF" w:rsidR="00556816" w:rsidRPr="00F71733" w:rsidRDefault="00236207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Izvajanje zunanje kontrole kakovosti pri nadgradnji železniškega vozlišča na Jesenicah</w:t>
            </w:r>
          </w:p>
        </w:tc>
      </w:tr>
    </w:tbl>
    <w:p w14:paraId="4EEF4F6E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DC70C3F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682DAC32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B33D5C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E9DF8EE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13CBAC7D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4837A413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698B077E" w14:textId="77777777" w:rsidR="00236207" w:rsidRDefault="0023620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6AC8B847" w14:textId="77777777" w:rsidR="00236207" w:rsidRDefault="0023620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3167C602" w14:textId="77777777" w:rsidR="00236207" w:rsidRDefault="00236207" w:rsidP="00236207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Naročnik objavlja popravljen ponudbeni predračun.</w:t>
            </w:r>
          </w:p>
          <w:p w14:paraId="1D63AC0A" w14:textId="15AB6184" w:rsidR="00236207" w:rsidRPr="00F71733" w:rsidRDefault="0023620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07A4FB60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5F4C3BAF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0A9A900E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BBCDB" w14:textId="77777777" w:rsidR="00236207" w:rsidRDefault="00236207">
      <w:r>
        <w:separator/>
      </w:r>
    </w:p>
  </w:endnote>
  <w:endnote w:type="continuationSeparator" w:id="0">
    <w:p w14:paraId="3067AF75" w14:textId="77777777" w:rsidR="00236207" w:rsidRDefault="0023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382FE" w14:textId="77777777" w:rsidR="00236207" w:rsidRDefault="002362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30085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21331A29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5279A39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B54677A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012AD4E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78F5817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07F6C6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36DF578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72397" w14:textId="4AEF60E4" w:rsidR="00A17575" w:rsidRDefault="00A17575" w:rsidP="002507C2">
    <w:pPr>
      <w:pStyle w:val="Noga"/>
      <w:ind w:firstLine="540"/>
    </w:pPr>
    <w:r>
      <w:t xml:space="preserve">  </w:t>
    </w:r>
    <w:r w:rsidR="00236207" w:rsidRPr="00643501">
      <w:rPr>
        <w:noProof/>
      </w:rPr>
      <w:drawing>
        <wp:inline distT="0" distB="0" distL="0" distR="0" wp14:anchorId="112243C7" wp14:editId="56A67550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236207" w:rsidRPr="00643501">
      <w:rPr>
        <w:noProof/>
      </w:rPr>
      <w:drawing>
        <wp:inline distT="0" distB="0" distL="0" distR="0" wp14:anchorId="6A8ED5F3" wp14:editId="43E817B6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236207" w:rsidRPr="00CF74F9">
      <w:rPr>
        <w:noProof/>
      </w:rPr>
      <w:drawing>
        <wp:inline distT="0" distB="0" distL="0" distR="0" wp14:anchorId="04B2AF03" wp14:editId="6EF65E49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CD10A7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27C35" w14:textId="77777777" w:rsidR="00236207" w:rsidRDefault="00236207">
      <w:r>
        <w:separator/>
      </w:r>
    </w:p>
  </w:footnote>
  <w:footnote w:type="continuationSeparator" w:id="0">
    <w:p w14:paraId="1B8A8A66" w14:textId="77777777" w:rsidR="00236207" w:rsidRDefault="00236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18111" w14:textId="77777777" w:rsidR="00236207" w:rsidRDefault="0023620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A9CD3" w14:textId="77777777" w:rsidR="00236207" w:rsidRDefault="0023620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6A6DF" w14:textId="77777777" w:rsidR="00236207" w:rsidRDefault="002362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207"/>
    <w:rsid w:val="000646A9"/>
    <w:rsid w:val="001836BB"/>
    <w:rsid w:val="00236207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6626B"/>
    <w:rsid w:val="00AB6E6C"/>
    <w:rsid w:val="00B05C73"/>
    <w:rsid w:val="00BA38BA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057D4B"/>
  <w15:chartTrackingRefBased/>
  <w15:docId w15:val="{B7A35FF6-9AEA-45A8-9662-07347FF9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2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1</cp:revision>
  <cp:lastPrinted>2008-09-04T08:55:00Z</cp:lastPrinted>
  <dcterms:created xsi:type="dcterms:W3CDTF">2026-01-15T13:24:00Z</dcterms:created>
  <dcterms:modified xsi:type="dcterms:W3CDTF">2026-01-15T13:24:00Z</dcterms:modified>
</cp:coreProperties>
</file>